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D42CD" w14:textId="77777777" w:rsidR="009A43DF" w:rsidRDefault="009A43DF" w:rsidP="009A43D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38E88412" w14:textId="77777777" w:rsidR="009A43DF" w:rsidRDefault="009A43DF" w:rsidP="009A43D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Newcastle-upon-Tyne.</w:t>
      </w:r>
    </w:p>
    <w:p w14:paraId="4B1F78F6" w14:textId="77777777" w:rsidR="009A43DF" w:rsidRDefault="009A43DF" w:rsidP="009A43D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17047B7" w14:textId="77777777" w:rsidR="009A43DF" w:rsidRDefault="009A43DF" w:rsidP="009A43D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B7C02DC" w14:textId="77777777" w:rsidR="009A43DF" w:rsidRDefault="009A43DF" w:rsidP="009A43D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Blakebourne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Newcastle(q.v.) were granted the subsidy and alnage of cloths for sale in Newcastle.    (C.F.R. 1399-1405 p.277)</w:t>
      </w:r>
    </w:p>
    <w:p w14:paraId="7F86816B" w14:textId="77777777" w:rsidR="009A43DF" w:rsidRDefault="009A43DF" w:rsidP="009A43D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61FDB5B" w14:textId="77777777" w:rsidR="009A43DF" w:rsidRDefault="009A43DF" w:rsidP="009A43D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F2F2B11" w14:textId="77777777" w:rsidR="009A43DF" w:rsidRDefault="009A43DF" w:rsidP="009A43D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July 2021</w:t>
      </w:r>
    </w:p>
    <w:p w14:paraId="1F995A6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1ACFB" w14:textId="77777777" w:rsidR="009A43DF" w:rsidRDefault="009A43DF" w:rsidP="009139A6">
      <w:r>
        <w:separator/>
      </w:r>
    </w:p>
  </w:endnote>
  <w:endnote w:type="continuationSeparator" w:id="0">
    <w:p w14:paraId="5824CAF3" w14:textId="77777777" w:rsidR="009A43DF" w:rsidRDefault="009A43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7F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1BC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158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CD10B" w14:textId="77777777" w:rsidR="009A43DF" w:rsidRDefault="009A43DF" w:rsidP="009139A6">
      <w:r>
        <w:separator/>
      </w:r>
    </w:p>
  </w:footnote>
  <w:footnote w:type="continuationSeparator" w:id="0">
    <w:p w14:paraId="1EF648DB" w14:textId="77777777" w:rsidR="009A43DF" w:rsidRDefault="009A43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2D5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33A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503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3DF"/>
    <w:rsid w:val="000666E0"/>
    <w:rsid w:val="002510B7"/>
    <w:rsid w:val="005C130B"/>
    <w:rsid w:val="00826F5C"/>
    <w:rsid w:val="009139A6"/>
    <w:rsid w:val="009448BB"/>
    <w:rsid w:val="009A43DF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86552"/>
  <w15:chartTrackingRefBased/>
  <w15:docId w15:val="{E71AA49D-5248-4B5E-88E1-4AEB6A816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2021-07-24T19:09:00Z</dcterms:created>
  <dcterms:modified xsi:type="dcterms:W3CDTF">2021-07-24T19:09:00Z</dcterms:modified>
</cp:coreProperties>
</file>